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4107" w14:textId="26B736BF" w:rsidR="00784BBA" w:rsidRPr="00743F5F" w:rsidRDefault="00784BBA" w:rsidP="00784BBA">
      <w:pPr>
        <w:pStyle w:val="Unittitle"/>
      </w:pPr>
      <w:r>
        <w:t xml:space="preserve">6. </w:t>
      </w:r>
      <w:r w:rsidR="00EF22C6">
        <w:t>Construction m</w:t>
      </w:r>
      <w:r>
        <w:t>easurement principles</w:t>
      </w:r>
    </w:p>
    <w:p w14:paraId="039329C8" w14:textId="02F806FD" w:rsidR="00784BBA" w:rsidRPr="00C500B8" w:rsidRDefault="00784BBA">
      <w:pPr>
        <w:pStyle w:val="Heading1"/>
      </w:pPr>
      <w:r w:rsidRPr="00C500B8">
        <w:t>Worksheet 4: Scales</w:t>
      </w:r>
      <w:r w:rsidR="007A17FB">
        <w:t xml:space="preserve"> (i)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4F80E0EA" w14:textId="59B9F6D9" w:rsidR="007A17FB" w:rsidRPr="00C500B8" w:rsidRDefault="007A17FB" w:rsidP="007A17FB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 Using a standard ruler, ascertain the measurements.</w:t>
      </w:r>
    </w:p>
    <w:p w14:paraId="1E4155DD" w14:textId="77777777" w:rsidR="007A17FB" w:rsidRPr="00C500B8" w:rsidRDefault="007A17FB" w:rsidP="007A17FB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4B87C57E" w14:textId="77777777" w:rsidR="007A17FB" w:rsidRPr="00690A56" w:rsidRDefault="007A17FB" w:rsidP="007A17FB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6AF2C8E5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F11F68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</w:rPr>
      </w:pPr>
    </w:p>
    <w:p w14:paraId="6F2C2E5A" w14:textId="77777777" w:rsidR="00784BBA" w:rsidRPr="00C500B8" w:rsidRDefault="00784BBA" w:rsidP="00A53DF9">
      <w:pPr>
        <w:spacing w:before="0" w:after="0" w:line="240" w:lineRule="auto"/>
        <w:jc w:val="center"/>
        <w:rPr>
          <w:rFonts w:eastAsia="Times New Roman"/>
          <w:sz w:val="24"/>
        </w:rPr>
      </w:pPr>
      <w:r w:rsidRPr="00C500B8">
        <w:rPr>
          <w:rFonts w:eastAsia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FBCCA9" wp14:editId="61E71528">
                <wp:simplePos x="0" y="0"/>
                <wp:positionH relativeFrom="column">
                  <wp:posOffset>5292090</wp:posOffset>
                </wp:positionH>
                <wp:positionV relativeFrom="paragraph">
                  <wp:posOffset>3724275</wp:posOffset>
                </wp:positionV>
                <wp:extent cx="600075" cy="140462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75562" w14:textId="77777777" w:rsidR="00784BBA" w:rsidRPr="00B22F08" w:rsidRDefault="00784BBA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sz w:val="32"/>
                                <w:szCs w:val="36"/>
                              </w:rPr>
                              <w:t>1:</w:t>
                            </w:r>
                            <w:r w:rsidRPr="00B22F08">
                              <w:rPr>
                                <w:sz w:val="32"/>
                                <w:szCs w:val="3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FBCC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7pt;margin-top:293.25pt;width:47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" stroked="f">
                <v:textbox style="mso-fit-shape-to-text:t">
                  <w:txbxContent>
                    <w:p w14:paraId="12075562" w14:textId="77777777" w:rsidR="00784BBA" w:rsidRPr="00B22F08" w:rsidRDefault="00784BBA">
                      <w:pPr>
                        <w:rPr>
                          <w:sz w:val="32"/>
                          <w:szCs w:val="36"/>
                        </w:rPr>
                      </w:pPr>
                      <w:r>
                        <w:rPr>
                          <w:sz w:val="32"/>
                          <w:szCs w:val="36"/>
                        </w:rPr>
                        <w:t>1:</w:t>
                      </w:r>
                      <w:r w:rsidRPr="00B22F08">
                        <w:rPr>
                          <w:sz w:val="32"/>
                          <w:szCs w:val="36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7A344E" w:rsidRPr="007A344E">
        <w:rPr>
          <w:rFonts w:eastAsia="Times New Roman"/>
          <w:noProof/>
          <w:sz w:val="24"/>
        </w:rPr>
        <w:object w:dxaOrig="10280" w:dyaOrig="7587" w14:anchorId="14B36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75pt;height:318.65pt;mso-width-percent:0;mso-height-percent:0;mso-width-percent:0;mso-height-percent:0" o:ole="">
            <v:imagedata r:id="rId10" o:title=""/>
          </v:shape>
          <o:OLEObject Type="Embed" ProgID="Flash.Movie" ShapeID="_x0000_i1025" DrawAspect="Content" ObjectID="_1824474398" r:id="rId11"/>
        </w:object>
      </w:r>
    </w:p>
    <w:p w14:paraId="0CFB1647" w14:textId="2F273B4E" w:rsidR="00784BBA" w:rsidRPr="00C500B8" w:rsidRDefault="00784BBA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true measurements of side</w:t>
      </w:r>
      <w:r w:rsidR="001637BC">
        <w:rPr>
          <w:rFonts w:eastAsia="Times New Roman"/>
          <w:color w:val="000000"/>
          <w:sz w:val="28"/>
          <w:szCs w:val="28"/>
          <w:lang w:eastAsia="en-GB"/>
        </w:rPr>
        <w:t>s</w:t>
      </w:r>
      <w:r w:rsidRPr="00C500B8">
        <w:rPr>
          <w:rFonts w:eastAsia="Times New Roman"/>
          <w:color w:val="000000"/>
          <w:sz w:val="28"/>
          <w:szCs w:val="28"/>
          <w:lang w:eastAsia="en-GB"/>
        </w:rPr>
        <w:t xml:space="preserve"> A and B</w:t>
      </w:r>
    </w:p>
    <w:p w14:paraId="179264B5" w14:textId="06BB641B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2F25DBDA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bookmarkStart w:id="0" w:name="_Hlk70687230"/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5A70123C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1878720C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165mm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165 x 25 = 4125mm or 412.5cm or 4.125m</w:t>
      </w:r>
    </w:p>
    <w:p w14:paraId="57A7FD0B" w14:textId="5FBBFF90" w:rsidR="00784BBA" w:rsidRPr="00C500B8" w:rsidRDefault="007A17FB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150 x 25 = 3750mm or 375cm or 3.75m</w:t>
      </w:r>
      <w:bookmarkEnd w:id="0"/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62A3689C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31F10BCE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075E9D3B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7A344E" w:rsidRPr="007A344E">
        <w:rPr>
          <w:rFonts w:eastAsia="Times New Roman"/>
          <w:noProof/>
          <w:sz w:val="24"/>
        </w:rPr>
        <w:object w:dxaOrig="10260" w:dyaOrig="7791" w14:anchorId="41212056">
          <v:shape id="_x0000_i1026" type="#_x0000_t75" alt="" style="width:431.95pt;height:328pt;mso-width-percent:0;mso-height-percent:0;mso-width-percent:0;mso-height-percent:0" o:ole="">
            <v:imagedata r:id="rId12" o:title=""/>
          </v:shape>
          <o:OLEObject Type="Embed" ProgID="Flash.Movie" ShapeID="_x0000_i1026" DrawAspect="Content" ObjectID="_1824474399" r:id="rId13"/>
        </w:object>
      </w:r>
    </w:p>
    <w:p w14:paraId="53C2872C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68C8794D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6DE26266" w14:textId="035CD796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12C4AF2D" w14:textId="77777777" w:rsidR="007A17FB" w:rsidRPr="00C500B8" w:rsidRDefault="00784BBA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="007A17FB"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E810F9E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5840D1B3" w14:textId="77777777" w:rsidR="007A17FB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65mm (measurement to inside of wall as shown)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49B9ADCC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65 x 50 = 3250mm or 325cm or 3.25m</w:t>
      </w:r>
    </w:p>
    <w:p w14:paraId="734D48EB" w14:textId="77777777" w:rsidR="007A17FB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151mm (measurements to outside of walls)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16D30387" w14:textId="76F34918" w:rsidR="00784BBA" w:rsidRPr="00C500B8" w:rsidRDefault="007A17FB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151 x 25 = 7550mm or 755cm or 7.75m</w:t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383B01FF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4AC87711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78CA271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3</w:t>
      </w:r>
    </w:p>
    <w:p w14:paraId="394085A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B54C8EF" w14:textId="77777777" w:rsidR="00784BBA" w:rsidRPr="00C500B8" w:rsidRDefault="007A344E" w:rsidP="00A53DF9">
      <w:pPr>
        <w:spacing w:before="0" w:after="0" w:line="240" w:lineRule="auto"/>
        <w:jc w:val="center"/>
        <w:rPr>
          <w:rFonts w:eastAsia="Times New Roman"/>
          <w:sz w:val="24"/>
          <w:lang w:eastAsia="en-GB"/>
        </w:rPr>
      </w:pPr>
      <w:r w:rsidRPr="007A344E">
        <w:rPr>
          <w:rFonts w:eastAsia="Times New Roman"/>
          <w:noProof/>
          <w:sz w:val="24"/>
        </w:rPr>
        <w:object w:dxaOrig="9912" w:dyaOrig="7643" w14:anchorId="2EE2628D">
          <v:shape id="_x0000_i1027" type="#_x0000_t75" alt="" style="width:432.15pt;height:333.25pt;mso-width-percent:0;mso-height-percent:0;mso-width-percent:0;mso-height-percent:0" o:ole="">
            <v:imagedata r:id="rId14" o:title=""/>
          </v:shape>
          <o:OLEObject Type="Embed" ProgID="Flash.Movie" ShapeID="_x0000_i1027" DrawAspect="Content" ObjectID="_1824474400" r:id="rId15"/>
        </w:object>
      </w:r>
    </w:p>
    <w:p w14:paraId="7EAD7487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F5C5B0C" w14:textId="069D3E7B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41EF6AF9" w14:textId="77777777" w:rsidR="007A17FB" w:rsidRPr="00C500B8" w:rsidRDefault="00784BBA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="007A17FB"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8E7BA76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0CE8F8D8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53mm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53 x 1250 = 66250mm or 6625cm or 66.25m</w:t>
      </w:r>
    </w:p>
    <w:p w14:paraId="609F1DE1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137 x 1250 = 171250mm or 17125cm or 171.25m</w:t>
      </w:r>
      <w:r w:rsidRPr="00C500B8">
        <w:rPr>
          <w:rFonts w:eastAsia="Times New Roman"/>
          <w:noProof/>
          <w:sz w:val="24"/>
          <w:lang w:eastAsia="en-GB"/>
        </w:rPr>
        <w:t xml:space="preserve"> </w:t>
      </w:r>
    </w:p>
    <w:p w14:paraId="44736EB8" w14:textId="534A2F68" w:rsidR="00784BBA" w:rsidRPr="00C500B8" w:rsidRDefault="00784BBA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B6B6010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15109C7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CF0C11B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5B2CE9EC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4</w:t>
      </w:r>
    </w:p>
    <w:p w14:paraId="6516E227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7A344E" w:rsidRPr="007A344E">
        <w:rPr>
          <w:rFonts w:eastAsia="Times New Roman"/>
          <w:noProof/>
          <w:sz w:val="24"/>
        </w:rPr>
        <w:object w:dxaOrig="13719" w:dyaOrig="4536" w14:anchorId="3DEB96DC">
          <v:shape id="_x0000_i1028" type="#_x0000_t75" alt="" style="width:431.45pt;height:142.2pt;mso-width-percent:0;mso-height-percent:0;mso-width-percent:0;mso-height-percent:0" o:ole="">
            <v:imagedata r:id="rId16" o:title=""/>
          </v:shape>
          <o:OLEObject Type="Embed" ProgID="Flash.Movie" ShapeID="_x0000_i1028" DrawAspect="Content" ObjectID="_1824474401" r:id="rId17"/>
        </w:object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39EEEB67" w14:textId="483E78DC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2D3E62DB" w14:textId="77777777" w:rsidR="007A17FB" w:rsidRPr="00C500B8" w:rsidRDefault="00784BBA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="007A17FB"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4D633AAF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72CF1E38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45mm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45 x 150 = 6750mm or 675cm or 6.75m</w:t>
      </w:r>
    </w:p>
    <w:p w14:paraId="0ADE29F2" w14:textId="0EC73199" w:rsidR="00784BBA" w:rsidRPr="00C500B8" w:rsidRDefault="007A17FB" w:rsidP="007A17FB">
      <w:pPr>
        <w:spacing w:before="0" w:after="240" w:line="240" w:lineRule="auto"/>
        <w:rPr>
          <w:color w:val="000000"/>
          <w:szCs w:val="22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21mm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21 x 150 = 3150mm or 315cm or 3.15m</w:t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0E831F79" w14:textId="77777777" w:rsidR="00474F67" w:rsidRDefault="00474F67" w:rsidP="00474F67">
      <w:pPr>
        <w:rPr>
          <w:rFonts w:cs="Arial"/>
          <w:szCs w:val="22"/>
        </w:rPr>
      </w:pPr>
    </w:p>
    <w:p w14:paraId="575B1163" w14:textId="77777777" w:rsidR="006E1028" w:rsidRDefault="006E1028" w:rsidP="006E1028">
      <w:pPr>
        <w:pStyle w:val="Answer"/>
      </w:pPr>
    </w:p>
    <w:sectPr w:rsidR="006E1028" w:rsidSect="00F03E3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DB62C" w14:textId="77777777" w:rsidR="008C349C" w:rsidRDefault="008C349C">
      <w:pPr>
        <w:spacing w:before="0" w:after="0"/>
      </w:pPr>
      <w:r>
        <w:separator/>
      </w:r>
    </w:p>
  </w:endnote>
  <w:endnote w:type="continuationSeparator" w:id="0">
    <w:p w14:paraId="3DDC1ABC" w14:textId="77777777" w:rsidR="008C349C" w:rsidRDefault="008C34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0DE6" w14:textId="77777777" w:rsidR="00B12E65" w:rsidRDefault="00B12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357ED" w14:textId="626911E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E58745" wp14:editId="316AF67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357C88">
      <w:t xml:space="preserve">           </w:t>
    </w:r>
    <w:r w:rsidR="00357C88" w:rsidRPr="00357C88">
      <w:t xml:space="preserve">© </w:t>
    </w:r>
    <w:r w:rsidR="00335F89" w:rsidRPr="00335F89">
      <w:t>City &amp; Guilds Limited</w:t>
    </w:r>
    <w:r w:rsidR="00357C88" w:rsidRPr="00357C88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6E88B" w14:textId="77777777" w:rsidR="00B12E65" w:rsidRDefault="00B12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1DCC" w14:textId="77777777" w:rsidR="008C349C" w:rsidRDefault="008C349C">
      <w:pPr>
        <w:spacing w:before="0" w:after="0"/>
      </w:pPr>
      <w:r>
        <w:separator/>
      </w:r>
    </w:p>
  </w:footnote>
  <w:footnote w:type="continuationSeparator" w:id="0">
    <w:p w14:paraId="1E7236EA" w14:textId="77777777" w:rsidR="008C349C" w:rsidRDefault="008C34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431A" w14:textId="77777777" w:rsidR="00B12E65" w:rsidRDefault="00B12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088B" w14:textId="77777777" w:rsidR="00B12E65" w:rsidRPr="00C60280" w:rsidRDefault="00B12E65" w:rsidP="00B12E65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1824" behindDoc="0" locked="0" layoutInCell="1" allowOverlap="1" wp14:anchorId="7F04CB65" wp14:editId="75FBD1E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1A77BFC6" w14:textId="77777777" w:rsidR="00B12E65" w:rsidRPr="00F03E33" w:rsidRDefault="00B12E65" w:rsidP="00B12E6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58B19B8F" wp14:editId="30A99FC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97ECAC" id="Straight Connector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F3EFECA" w14:textId="4541204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47D9B" w14:textId="77777777" w:rsidR="00B12E65" w:rsidRDefault="00B12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188688">
    <w:abstractNumId w:val="4"/>
  </w:num>
  <w:num w:numId="2" w16cid:durableId="1291520486">
    <w:abstractNumId w:val="14"/>
  </w:num>
  <w:num w:numId="3" w16cid:durableId="1263688413">
    <w:abstractNumId w:val="21"/>
  </w:num>
  <w:num w:numId="4" w16cid:durableId="2074156840">
    <w:abstractNumId w:val="16"/>
  </w:num>
  <w:num w:numId="5" w16cid:durableId="790171814">
    <w:abstractNumId w:val="7"/>
  </w:num>
  <w:num w:numId="6" w16cid:durableId="1083769416">
    <w:abstractNumId w:val="15"/>
  </w:num>
  <w:num w:numId="7" w16cid:durableId="30083406">
    <w:abstractNumId w:val="7"/>
  </w:num>
  <w:num w:numId="8" w16cid:durableId="2059087140">
    <w:abstractNumId w:val="1"/>
  </w:num>
  <w:num w:numId="9" w16cid:durableId="1450976589">
    <w:abstractNumId w:val="7"/>
    <w:lvlOverride w:ilvl="0">
      <w:startOverride w:val="1"/>
    </w:lvlOverride>
  </w:num>
  <w:num w:numId="10" w16cid:durableId="1779250422">
    <w:abstractNumId w:val="17"/>
  </w:num>
  <w:num w:numId="11" w16cid:durableId="1029455036">
    <w:abstractNumId w:val="13"/>
  </w:num>
  <w:num w:numId="12" w16cid:durableId="11341313">
    <w:abstractNumId w:val="5"/>
  </w:num>
  <w:num w:numId="13" w16cid:durableId="141774388">
    <w:abstractNumId w:val="12"/>
  </w:num>
  <w:num w:numId="14" w16cid:durableId="387924713">
    <w:abstractNumId w:val="18"/>
  </w:num>
  <w:num w:numId="15" w16cid:durableId="2060008298">
    <w:abstractNumId w:val="10"/>
  </w:num>
  <w:num w:numId="16" w16cid:durableId="105347962">
    <w:abstractNumId w:val="6"/>
  </w:num>
  <w:num w:numId="17" w16cid:durableId="47389142">
    <w:abstractNumId w:val="23"/>
  </w:num>
  <w:num w:numId="18" w16cid:durableId="1422993649">
    <w:abstractNumId w:val="24"/>
  </w:num>
  <w:num w:numId="19" w16cid:durableId="2010207905">
    <w:abstractNumId w:val="3"/>
  </w:num>
  <w:num w:numId="20" w16cid:durableId="1024790138">
    <w:abstractNumId w:val="2"/>
  </w:num>
  <w:num w:numId="21" w16cid:durableId="1375154010">
    <w:abstractNumId w:val="8"/>
  </w:num>
  <w:num w:numId="22" w16cid:durableId="941650013">
    <w:abstractNumId w:val="8"/>
    <w:lvlOverride w:ilvl="0">
      <w:startOverride w:val="1"/>
    </w:lvlOverride>
  </w:num>
  <w:num w:numId="23" w16cid:durableId="1550146895">
    <w:abstractNumId w:val="22"/>
  </w:num>
  <w:num w:numId="24" w16cid:durableId="833423236">
    <w:abstractNumId w:val="8"/>
    <w:lvlOverride w:ilvl="0">
      <w:startOverride w:val="1"/>
    </w:lvlOverride>
  </w:num>
  <w:num w:numId="25" w16cid:durableId="1677341584">
    <w:abstractNumId w:val="8"/>
    <w:lvlOverride w:ilvl="0">
      <w:startOverride w:val="1"/>
    </w:lvlOverride>
  </w:num>
  <w:num w:numId="26" w16cid:durableId="1559315709">
    <w:abstractNumId w:val="9"/>
  </w:num>
  <w:num w:numId="27" w16cid:durableId="1710640569">
    <w:abstractNumId w:val="19"/>
  </w:num>
  <w:num w:numId="28" w16cid:durableId="14424169">
    <w:abstractNumId w:val="8"/>
    <w:lvlOverride w:ilvl="0">
      <w:startOverride w:val="1"/>
    </w:lvlOverride>
  </w:num>
  <w:num w:numId="29" w16cid:durableId="255332418">
    <w:abstractNumId w:val="20"/>
  </w:num>
  <w:num w:numId="30" w16cid:durableId="1919439682">
    <w:abstractNumId w:val="8"/>
  </w:num>
  <w:num w:numId="31" w16cid:durableId="2055807192">
    <w:abstractNumId w:val="8"/>
    <w:lvlOverride w:ilvl="0">
      <w:startOverride w:val="1"/>
    </w:lvlOverride>
  </w:num>
  <w:num w:numId="32" w16cid:durableId="263151181">
    <w:abstractNumId w:val="8"/>
    <w:lvlOverride w:ilvl="0">
      <w:startOverride w:val="1"/>
    </w:lvlOverride>
  </w:num>
  <w:num w:numId="33" w16cid:durableId="1856385654">
    <w:abstractNumId w:val="0"/>
  </w:num>
  <w:num w:numId="34" w16cid:durableId="11813133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BA"/>
    <w:rsid w:val="000033BD"/>
    <w:rsid w:val="0006059A"/>
    <w:rsid w:val="00082C62"/>
    <w:rsid w:val="000B231F"/>
    <w:rsid w:val="000E194B"/>
    <w:rsid w:val="00110217"/>
    <w:rsid w:val="00152AC3"/>
    <w:rsid w:val="00156AF3"/>
    <w:rsid w:val="001637BC"/>
    <w:rsid w:val="0019491D"/>
    <w:rsid w:val="001D2716"/>
    <w:rsid w:val="001F74AD"/>
    <w:rsid w:val="00290326"/>
    <w:rsid w:val="002D07A8"/>
    <w:rsid w:val="003127FD"/>
    <w:rsid w:val="00335F89"/>
    <w:rsid w:val="003405EA"/>
    <w:rsid w:val="00357C88"/>
    <w:rsid w:val="003F2239"/>
    <w:rsid w:val="00404B31"/>
    <w:rsid w:val="00443B2E"/>
    <w:rsid w:val="00474F67"/>
    <w:rsid w:val="0048500D"/>
    <w:rsid w:val="00524E1B"/>
    <w:rsid w:val="00592613"/>
    <w:rsid w:val="005C2ADE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4BBA"/>
    <w:rsid w:val="00797FA7"/>
    <w:rsid w:val="007A17FB"/>
    <w:rsid w:val="007A344E"/>
    <w:rsid w:val="007D5944"/>
    <w:rsid w:val="007F2A40"/>
    <w:rsid w:val="008C1F1C"/>
    <w:rsid w:val="008C349C"/>
    <w:rsid w:val="009975A0"/>
    <w:rsid w:val="009A2CD2"/>
    <w:rsid w:val="009C5C6E"/>
    <w:rsid w:val="00A2454C"/>
    <w:rsid w:val="00A75043"/>
    <w:rsid w:val="00AE245C"/>
    <w:rsid w:val="00B054EC"/>
    <w:rsid w:val="00B12E65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E96FCA"/>
    <w:rsid w:val="00EF22C6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0E322676"/>
  <w15:docId w15:val="{6BD5DCBB-7826-4745-ABB2-0C89610C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35F8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89A429-F095-4B3F-B982-BD9D065D7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4F23-3248-403B-87E0-2EDC9DCAC6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738083-896D-497D-AB6C-E32996FE93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6</TotalTime>
  <Pages>2</Pages>
  <Words>250</Words>
  <Characters>932</Characters>
  <Application>Microsoft Office Word</Application>
  <DocSecurity>0</DocSecurity>
  <Lines>62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2021-06-11T13:44:00Z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